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90A674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77E6E" w:rsidRPr="00577E6E">
        <w:rPr>
          <w:b/>
          <w:i/>
          <w:noProof/>
          <w:sz w:val="28"/>
        </w:rPr>
        <w:t>S3-231377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5D312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A6667D">
        <w:rPr>
          <w:rFonts w:ascii="Arial" w:hAnsi="Arial" w:cs="Arial"/>
          <w:b/>
          <w:sz w:val="22"/>
          <w:szCs w:val="22"/>
        </w:rPr>
        <w:t>to GSMA for PRINS profiling</w:t>
      </w:r>
    </w:p>
    <w:p w14:paraId="06BA196E" w14:textId="231947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9B935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91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3A2A4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919">
        <w:rPr>
          <w:rFonts w:ascii="Arial" w:hAnsi="Arial" w:cs="Arial"/>
          <w:b/>
          <w:bCs/>
          <w:sz w:val="22"/>
          <w:szCs w:val="22"/>
        </w:rPr>
        <w:t>5G_eSBA_Ph2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008C7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4E4">
        <w:rPr>
          <w:rFonts w:ascii="Arial" w:hAnsi="Arial" w:cs="Arial"/>
          <w:b/>
          <w:sz w:val="22"/>
          <w:szCs w:val="22"/>
        </w:rPr>
        <w:t>SA WG3</w:t>
      </w:r>
    </w:p>
    <w:p w14:paraId="2548326B" w14:textId="29ED94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4E4">
        <w:rPr>
          <w:rFonts w:ascii="Arial" w:hAnsi="Arial" w:cs="Arial"/>
          <w:b/>
          <w:bCs/>
          <w:sz w:val="22"/>
          <w:szCs w:val="22"/>
        </w:rPr>
        <w:t>GSMA NG/5GMRR and FASG</w:t>
      </w:r>
    </w:p>
    <w:p w14:paraId="5DC2ED77" w14:textId="56B9AB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3429F9D7" w:rsidR="00B97703" w:rsidRPr="004E3939" w:rsidRDefault="00B97703" w:rsidP="00EA74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4E4">
        <w:rPr>
          <w:rFonts w:ascii="Arial" w:hAnsi="Arial" w:cs="Arial"/>
          <w:b/>
          <w:bCs/>
          <w:sz w:val="22"/>
          <w:szCs w:val="22"/>
        </w:rPr>
        <w:t>Anja Jerichow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036C6C" w14:textId="4DF6A4F2" w:rsidR="00EA74E4" w:rsidRDefault="00EA74E4" w:rsidP="00AB6919">
      <w:pPr>
        <w:rPr>
          <w:color w:val="0070C0"/>
        </w:rPr>
      </w:pPr>
      <w:r>
        <w:rPr>
          <w:color w:val="0070C0"/>
        </w:rPr>
        <w:t xml:space="preserve">There is currently only one protocol available that allows 5G end-to-end security of N32 messages via intermediaries. </w:t>
      </w:r>
      <w:r w:rsidR="00AB6919" w:rsidRPr="00AB6919">
        <w:rPr>
          <w:color w:val="0070C0"/>
        </w:rPr>
        <w:t>To facilitate and simplify the deployment and operation of PRINS, it is proposed to introduce security profiles.</w:t>
      </w:r>
      <w:r w:rsidR="00AB6919">
        <w:rPr>
          <w:color w:val="0070C0"/>
        </w:rPr>
        <w:t xml:space="preserve"> </w:t>
      </w:r>
      <w:r w:rsidR="00AB6919" w:rsidRPr="00AB6919">
        <w:rPr>
          <w:color w:val="0070C0"/>
        </w:rPr>
        <w:t xml:space="preserve">N32-c negotiation for PRINS </w:t>
      </w:r>
      <w:r>
        <w:rPr>
          <w:color w:val="0070C0"/>
        </w:rPr>
        <w:t>can be</w:t>
      </w:r>
      <w:r w:rsidR="00AB6919" w:rsidRPr="00AB6919">
        <w:rPr>
          <w:color w:val="0070C0"/>
        </w:rPr>
        <w:t xml:space="preserve"> enhanced to allow selecting the existing scheme (for backward compatibility and high security requirements voiced in discussions) or selecting one or several security profiles.</w:t>
      </w:r>
      <w:r w:rsidRPr="00EA74E4">
        <w:rPr>
          <w:color w:val="0070C0"/>
        </w:rPr>
        <w:t xml:space="preserve"> </w:t>
      </w:r>
    </w:p>
    <w:p w14:paraId="697D583E" w14:textId="6F42A065" w:rsidR="00B97703" w:rsidRPr="00AB6919" w:rsidRDefault="00EA74E4" w:rsidP="000F6242">
      <w:pPr>
        <w:rPr>
          <w:i/>
          <w:iCs/>
          <w:color w:val="0070C0"/>
        </w:rPr>
      </w:pPr>
      <w:r>
        <w:rPr>
          <w:color w:val="0070C0"/>
        </w:rPr>
        <w:t xml:space="preserve">Profiling is in the domain of GSMA. </w:t>
      </w:r>
      <w:r w:rsidR="00AB6919" w:rsidRPr="00AB6919">
        <w:rPr>
          <w:color w:val="0070C0"/>
        </w:rPr>
        <w:t xml:space="preserve">3GPP SA3 asks GSMA to </w:t>
      </w:r>
      <w:r w:rsidR="00AB6919">
        <w:rPr>
          <w:color w:val="0070C0"/>
        </w:rPr>
        <w:t>specify the related profiles.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512B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74E4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3A3E62EE" w14:textId="69B93322" w:rsidR="00B97703" w:rsidRDefault="00B97703" w:rsidP="00EA74E4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0EB901F" w14:textId="71496C6C" w:rsidR="00EA74E4" w:rsidRPr="00017F23" w:rsidRDefault="00EA74E4" w:rsidP="00EA74E4">
      <w:pPr>
        <w:spacing w:after="120"/>
        <w:ind w:left="993" w:hanging="993"/>
        <w:rPr>
          <w:i/>
          <w:iCs/>
          <w:color w:val="0070C0"/>
        </w:rPr>
      </w:pPr>
      <w:r>
        <w:rPr>
          <w:color w:val="0070C0"/>
        </w:rPr>
        <w:t xml:space="preserve">SA3 kindly asks to </w:t>
      </w:r>
      <w:proofErr w:type="gramStart"/>
      <w:r>
        <w:rPr>
          <w:color w:val="0070C0"/>
        </w:rPr>
        <w:t>take action</w:t>
      </w:r>
      <w:proofErr w:type="gramEnd"/>
      <w:r>
        <w:rPr>
          <w:color w:val="0070C0"/>
        </w:rPr>
        <w:t xml:space="preserve"> in providing such profiles.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D4820D8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9715C" w14:textId="77777777" w:rsidR="00994C1B" w:rsidRDefault="00994C1B">
      <w:pPr>
        <w:spacing w:after="0"/>
      </w:pPr>
      <w:r>
        <w:separator/>
      </w:r>
    </w:p>
  </w:endnote>
  <w:endnote w:type="continuationSeparator" w:id="0">
    <w:p w14:paraId="28DD6DD3" w14:textId="77777777" w:rsidR="00994C1B" w:rsidRDefault="00994C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1D0A1" w14:textId="77777777" w:rsidR="00994C1B" w:rsidRDefault="00994C1B">
      <w:pPr>
        <w:spacing w:after="0"/>
      </w:pPr>
      <w:r>
        <w:separator/>
      </w:r>
    </w:p>
  </w:footnote>
  <w:footnote w:type="continuationSeparator" w:id="0">
    <w:p w14:paraId="098CB5D0" w14:textId="77777777" w:rsidR="00994C1B" w:rsidRDefault="00994C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70DF6"/>
    <w:rsid w:val="004E3939"/>
    <w:rsid w:val="00526DDD"/>
    <w:rsid w:val="00577E6E"/>
    <w:rsid w:val="006052AD"/>
    <w:rsid w:val="0073766B"/>
    <w:rsid w:val="007F4F92"/>
    <w:rsid w:val="008D772F"/>
    <w:rsid w:val="00914CD1"/>
    <w:rsid w:val="009603F6"/>
    <w:rsid w:val="00994C1B"/>
    <w:rsid w:val="009963AC"/>
    <w:rsid w:val="0099764C"/>
    <w:rsid w:val="009C01E1"/>
    <w:rsid w:val="00A6667D"/>
    <w:rsid w:val="00A70448"/>
    <w:rsid w:val="00AA4FF3"/>
    <w:rsid w:val="00AB6919"/>
    <w:rsid w:val="00AE1B3E"/>
    <w:rsid w:val="00B35644"/>
    <w:rsid w:val="00B97703"/>
    <w:rsid w:val="00BA3D66"/>
    <w:rsid w:val="00CF6087"/>
    <w:rsid w:val="00D14BB6"/>
    <w:rsid w:val="00D33624"/>
    <w:rsid w:val="00DE6EF2"/>
    <w:rsid w:val="00E03717"/>
    <w:rsid w:val="00E2241D"/>
    <w:rsid w:val="00EA74E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22</cp:revision>
  <cp:lastPrinted>2002-04-23T07:10:00Z</cp:lastPrinted>
  <dcterms:created xsi:type="dcterms:W3CDTF">2021-12-23T17:29:00Z</dcterms:created>
  <dcterms:modified xsi:type="dcterms:W3CDTF">2023-02-13T14:49:00Z</dcterms:modified>
</cp:coreProperties>
</file>